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057AB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7C17DC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Αιθανόλη</w:t>
            </w:r>
          </w:p>
        </w:tc>
      </w:tr>
      <w:tr w:rsidR="00B057AB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057AB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057AB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57AB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057AB" w:rsidRPr="00440E46" w:rsidRDefault="00B057AB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Απόλυτη Αιθανόλη 99,8% ABS PA 1 </w:t>
            </w:r>
            <w:proofErr w:type="spellStart"/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lit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57AB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57AB" w:rsidRPr="00387A77" w:rsidRDefault="00B057A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5561E"/>
    <w:rsid w:val="004956E1"/>
    <w:rsid w:val="0057757B"/>
    <w:rsid w:val="005B51E3"/>
    <w:rsid w:val="005D4518"/>
    <w:rsid w:val="005F039E"/>
    <w:rsid w:val="00623737"/>
    <w:rsid w:val="00627D6F"/>
    <w:rsid w:val="006933AF"/>
    <w:rsid w:val="006B2E86"/>
    <w:rsid w:val="006B691A"/>
    <w:rsid w:val="00774E8F"/>
    <w:rsid w:val="007A2AE2"/>
    <w:rsid w:val="0080306A"/>
    <w:rsid w:val="008572DB"/>
    <w:rsid w:val="0086171E"/>
    <w:rsid w:val="00861CE7"/>
    <w:rsid w:val="009B7A50"/>
    <w:rsid w:val="009E0642"/>
    <w:rsid w:val="00A62939"/>
    <w:rsid w:val="00A931C7"/>
    <w:rsid w:val="00AA60B8"/>
    <w:rsid w:val="00B057AB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2843"/>
    <w:rsid w:val="00EC2965"/>
    <w:rsid w:val="00F1254C"/>
    <w:rsid w:val="00F8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EBEDF4FB</Template>
  <TotalTime>1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4</cp:revision>
  <dcterms:created xsi:type="dcterms:W3CDTF">2025-10-31T11:14:00Z</dcterms:created>
  <dcterms:modified xsi:type="dcterms:W3CDTF">2025-10-31T11:15:00Z</dcterms:modified>
</cp:coreProperties>
</file>